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199" w:rsidRPr="005D624F" w:rsidRDefault="00951199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51199" w:rsidRPr="005D624F" w:rsidRDefault="00951199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51199" w:rsidRPr="005D624F" w:rsidRDefault="00951199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951199" w:rsidRPr="005D624F" w:rsidRDefault="00951199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951199" w:rsidRPr="005D624F" w:rsidRDefault="00951199" w:rsidP="0095655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30.07.2021    № 198</w:t>
      </w:r>
    </w:p>
    <w:p w:rsidR="00951199" w:rsidRPr="005D624F" w:rsidRDefault="00951199" w:rsidP="00956553">
      <w:pPr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 Брянской области</w:t>
      </w:r>
    </w:p>
    <w:p w:rsidR="00951199" w:rsidRPr="005D624F" w:rsidRDefault="00951199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951199" w:rsidRDefault="00951199" w:rsidP="00D13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</w:t>
      </w:r>
    </w:p>
    <w:p w:rsidR="00951199" w:rsidRDefault="00951199" w:rsidP="00D13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секторе экономического развития </w:t>
      </w:r>
    </w:p>
    <w:p w:rsidR="00951199" w:rsidRDefault="00951199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951199" w:rsidRDefault="00951199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951199" w:rsidRDefault="00951199" w:rsidP="00354A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38F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Положением об администрации Унечского района, утвержденным решением</w:t>
      </w:r>
      <w:r w:rsidRPr="009436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Унечского районного Совета народных депутатов от 28.02.2014г. № 4-549, решением Унечского районного Совета народных депутатов решения от 28.06.2021г. № 6-122 «Об утверждении структуры администрации Унечского района в новой редакции» </w:t>
      </w:r>
    </w:p>
    <w:p w:rsidR="00951199" w:rsidRDefault="00951199" w:rsidP="00354A69">
      <w:pPr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951199" w:rsidRPr="005D624F" w:rsidRDefault="00951199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ПОСТАНОВЛЯю:</w:t>
      </w:r>
    </w:p>
    <w:p w:rsidR="00951199" w:rsidRPr="005D624F" w:rsidRDefault="00951199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199" w:rsidRDefault="00951199" w:rsidP="002E35E3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Утвердить прилагаемое Положение о секторе экономического развития.</w:t>
      </w:r>
    </w:p>
    <w:p w:rsidR="00951199" w:rsidRDefault="00951199" w:rsidP="002E35E3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утратившим силу постановление администрации Унечского района от 25.01.2021 года № 11 «</w:t>
      </w:r>
      <w:r w:rsidRPr="00D138F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утверждении Положения о секторе по экономическому анализу и прогнозированию в новой редакции».</w:t>
      </w:r>
    </w:p>
    <w:p w:rsidR="00951199" w:rsidRDefault="00951199" w:rsidP="002E35E3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Разместить настоящее постановление на официальном сайте администрации Унечского района в сети Интернет</w:t>
      </w:r>
    </w:p>
    <w:p w:rsidR="00951199" w:rsidRDefault="00951199" w:rsidP="00C5621E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199" w:rsidRDefault="00951199" w:rsidP="00C5621E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1199" w:rsidRDefault="00951199" w:rsidP="00C5621E">
      <w:pPr>
        <w:tabs>
          <w:tab w:val="left" w:pos="709"/>
        </w:tabs>
        <w:spacing w:line="30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304"/>
        <w:gridCol w:w="2221"/>
      </w:tblGrid>
      <w:tr w:rsidR="00951199" w:rsidRPr="00F30BCD">
        <w:tc>
          <w:tcPr>
            <w:tcW w:w="7304" w:type="dxa"/>
            <w:tcBorders>
              <w:top w:val="nil"/>
              <w:bottom w:val="nil"/>
              <w:right w:val="nil"/>
            </w:tcBorders>
          </w:tcPr>
          <w:p w:rsidR="00951199" w:rsidRDefault="00951199" w:rsidP="00C562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199" w:rsidRPr="00F30BCD" w:rsidRDefault="00951199" w:rsidP="00C5621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главы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951199" w:rsidRDefault="00951199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199" w:rsidRDefault="00951199" w:rsidP="00EC66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И. М. Волкович</w:t>
            </w:r>
          </w:p>
          <w:p w:rsidR="00951199" w:rsidRDefault="00951199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199" w:rsidRDefault="00951199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199" w:rsidRPr="00F30BCD" w:rsidRDefault="00951199" w:rsidP="00F30BCD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505"/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525"/>
      </w:tblGrid>
      <w:tr w:rsidR="00951199" w:rsidRPr="00F30BCD">
        <w:trPr>
          <w:trHeight w:val="36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951199" w:rsidRPr="00F30BCD" w:rsidRDefault="00951199" w:rsidP="002E35E3">
            <w:pPr>
              <w:tabs>
                <w:tab w:val="left" w:pos="7700"/>
              </w:tabs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99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51199" w:rsidRPr="00F30BCD" w:rsidRDefault="00951199" w:rsidP="002E35E3">
            <w:pPr>
              <w:tabs>
                <w:tab w:val="left" w:pos="7356"/>
                <w:tab w:val="left" w:pos="7668"/>
              </w:tabs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99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51199" w:rsidRPr="00F30BCD" w:rsidRDefault="00951199" w:rsidP="00152C3B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99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51199" w:rsidRPr="00F30BCD" w:rsidRDefault="00951199" w:rsidP="00152C3B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199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51199" w:rsidRPr="00F30BCD" w:rsidRDefault="00951199" w:rsidP="00152C3B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1199" w:rsidRDefault="00951199" w:rsidP="000B74F2"/>
    <w:sectPr w:rsidR="00951199" w:rsidSect="00E832A1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199" w:rsidRDefault="00951199" w:rsidP="00152C3B">
      <w:r>
        <w:separator/>
      </w:r>
    </w:p>
  </w:endnote>
  <w:endnote w:type="continuationSeparator" w:id="1">
    <w:p w:rsidR="00951199" w:rsidRDefault="00951199" w:rsidP="0015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199" w:rsidRDefault="00951199" w:rsidP="00152C3B">
      <w:r>
        <w:separator/>
      </w:r>
    </w:p>
  </w:footnote>
  <w:footnote w:type="continuationSeparator" w:id="1">
    <w:p w:rsidR="00951199" w:rsidRDefault="00951199" w:rsidP="00152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1018B"/>
    <w:rsid w:val="0002606F"/>
    <w:rsid w:val="00034017"/>
    <w:rsid w:val="00042BB9"/>
    <w:rsid w:val="00047314"/>
    <w:rsid w:val="000B74F2"/>
    <w:rsid w:val="000C3CE0"/>
    <w:rsid w:val="000F39BB"/>
    <w:rsid w:val="001045DE"/>
    <w:rsid w:val="001070FE"/>
    <w:rsid w:val="00152C3B"/>
    <w:rsid w:val="00153B5B"/>
    <w:rsid w:val="00192158"/>
    <w:rsid w:val="001B3882"/>
    <w:rsid w:val="001C2E2D"/>
    <w:rsid w:val="00205D58"/>
    <w:rsid w:val="00216B6C"/>
    <w:rsid w:val="00247D55"/>
    <w:rsid w:val="00254DAE"/>
    <w:rsid w:val="00276F7F"/>
    <w:rsid w:val="00293F8C"/>
    <w:rsid w:val="002D768D"/>
    <w:rsid w:val="002E35E3"/>
    <w:rsid w:val="00327A7F"/>
    <w:rsid w:val="00342852"/>
    <w:rsid w:val="00354A69"/>
    <w:rsid w:val="00390986"/>
    <w:rsid w:val="003A6845"/>
    <w:rsid w:val="003B3EF5"/>
    <w:rsid w:val="003C4818"/>
    <w:rsid w:val="003D332E"/>
    <w:rsid w:val="00421FE6"/>
    <w:rsid w:val="004A20FA"/>
    <w:rsid w:val="004E1158"/>
    <w:rsid w:val="00503517"/>
    <w:rsid w:val="0051296D"/>
    <w:rsid w:val="00541116"/>
    <w:rsid w:val="00556CE9"/>
    <w:rsid w:val="005645D1"/>
    <w:rsid w:val="00565C02"/>
    <w:rsid w:val="005712AE"/>
    <w:rsid w:val="00580878"/>
    <w:rsid w:val="00582A6D"/>
    <w:rsid w:val="005A1925"/>
    <w:rsid w:val="005D624F"/>
    <w:rsid w:val="00605F45"/>
    <w:rsid w:val="00620870"/>
    <w:rsid w:val="00664B7C"/>
    <w:rsid w:val="0069716D"/>
    <w:rsid w:val="006B6E8A"/>
    <w:rsid w:val="006F14CE"/>
    <w:rsid w:val="0073051A"/>
    <w:rsid w:val="007328AB"/>
    <w:rsid w:val="0074117C"/>
    <w:rsid w:val="00780EF5"/>
    <w:rsid w:val="007B07D7"/>
    <w:rsid w:val="007B38B2"/>
    <w:rsid w:val="007B638B"/>
    <w:rsid w:val="008042AB"/>
    <w:rsid w:val="00805925"/>
    <w:rsid w:val="00812265"/>
    <w:rsid w:val="008840AD"/>
    <w:rsid w:val="008C298B"/>
    <w:rsid w:val="00934999"/>
    <w:rsid w:val="0094368F"/>
    <w:rsid w:val="00951199"/>
    <w:rsid w:val="00956553"/>
    <w:rsid w:val="00977272"/>
    <w:rsid w:val="00996A04"/>
    <w:rsid w:val="009A1FEB"/>
    <w:rsid w:val="009A5E78"/>
    <w:rsid w:val="009B06B5"/>
    <w:rsid w:val="009C21D0"/>
    <w:rsid w:val="00A04506"/>
    <w:rsid w:val="00A145B3"/>
    <w:rsid w:val="00A35921"/>
    <w:rsid w:val="00A44C91"/>
    <w:rsid w:val="00AA2C43"/>
    <w:rsid w:val="00B112E7"/>
    <w:rsid w:val="00B167A2"/>
    <w:rsid w:val="00B41B85"/>
    <w:rsid w:val="00B53F9C"/>
    <w:rsid w:val="00B74B25"/>
    <w:rsid w:val="00BA0848"/>
    <w:rsid w:val="00BA0CFD"/>
    <w:rsid w:val="00BB6C8E"/>
    <w:rsid w:val="00BD0979"/>
    <w:rsid w:val="00C17FC1"/>
    <w:rsid w:val="00C206D5"/>
    <w:rsid w:val="00C36000"/>
    <w:rsid w:val="00C44F32"/>
    <w:rsid w:val="00C5621E"/>
    <w:rsid w:val="00C64F46"/>
    <w:rsid w:val="00C744C7"/>
    <w:rsid w:val="00C77040"/>
    <w:rsid w:val="00C82F90"/>
    <w:rsid w:val="00C83D1B"/>
    <w:rsid w:val="00CA4666"/>
    <w:rsid w:val="00CC15A5"/>
    <w:rsid w:val="00CC5145"/>
    <w:rsid w:val="00CC695B"/>
    <w:rsid w:val="00CD79B8"/>
    <w:rsid w:val="00D02291"/>
    <w:rsid w:val="00D138F1"/>
    <w:rsid w:val="00D53018"/>
    <w:rsid w:val="00D74383"/>
    <w:rsid w:val="00D84C58"/>
    <w:rsid w:val="00DA3502"/>
    <w:rsid w:val="00DA7A6F"/>
    <w:rsid w:val="00E07A16"/>
    <w:rsid w:val="00E17D65"/>
    <w:rsid w:val="00E52FB3"/>
    <w:rsid w:val="00E62232"/>
    <w:rsid w:val="00E77D73"/>
    <w:rsid w:val="00E832A1"/>
    <w:rsid w:val="00E86AD0"/>
    <w:rsid w:val="00EB0DB4"/>
    <w:rsid w:val="00EC03D8"/>
    <w:rsid w:val="00EC6645"/>
    <w:rsid w:val="00ED6E4B"/>
    <w:rsid w:val="00EE6685"/>
    <w:rsid w:val="00EF2B9B"/>
    <w:rsid w:val="00EF5C16"/>
    <w:rsid w:val="00F24314"/>
    <w:rsid w:val="00F30BCD"/>
    <w:rsid w:val="00F318C5"/>
    <w:rsid w:val="00F421EC"/>
    <w:rsid w:val="00F45004"/>
    <w:rsid w:val="00F50E3C"/>
    <w:rsid w:val="00F9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9B8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F318C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C3B"/>
    <w:rPr>
      <w:rFonts w:ascii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4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505</TotalTime>
  <Pages>1</Pages>
  <Words>148</Words>
  <Characters>847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82</cp:revision>
  <cp:lastPrinted>2021-07-29T15:58:00Z</cp:lastPrinted>
  <dcterms:created xsi:type="dcterms:W3CDTF">2017-11-02T14:27:00Z</dcterms:created>
  <dcterms:modified xsi:type="dcterms:W3CDTF">2021-08-05T06:41:00Z</dcterms:modified>
</cp:coreProperties>
</file>